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02D6" w:rsidRPr="001B359E" w:rsidRDefault="00B111DC" w:rsidP="001B359E">
      <w:r>
        <w:rPr>
          <w:noProof/>
        </w:rPr>
        <w:pict>
          <v:rect id="_x0000_s1162" style="position:absolute;margin-left:14pt;margin-top:-22pt;width:761pt;height:579pt;z-index:-251665920;mso-position-horizontal-relative:page" filled="f" strokeweight="2pt">
            <w10:wrap anchorx="page"/>
          </v:rect>
        </w:pict>
      </w:r>
      <w:r>
        <w:rPr>
          <w:noProof/>
        </w:rPr>
        <w:pict>
          <v:roundrect id="_x0000_s1161" style="position:absolute;margin-left:-8.95pt;margin-top:-9.9pt;width:734.95pt;height:53.35pt;z-index:251649536" arcsize="10923f">
            <v:textbox style="mso-next-textbox:#_x0000_s1161">
              <w:txbxContent>
                <w:p w:rsidR="00B35CFE" w:rsidRDefault="00B35CFE" w:rsidP="008D6E59">
                  <w:pPr>
                    <w:jc w:val="right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اليوم :                                                                                                   المادة : حاسب آلي                                                              الصف : الأول ثانوي مقررات                                                                              </w:t>
                  </w:r>
                </w:p>
                <w:p w:rsidR="00B35CFE" w:rsidRDefault="00B35CFE" w:rsidP="00756742">
                  <w:pPr>
                    <w:jc w:val="right"/>
                  </w:pPr>
                  <w:r>
                    <w:rPr>
                      <w:rFonts w:hint="cs"/>
                      <w:rtl/>
                    </w:rPr>
                    <w:t xml:space="preserve">التاريخ :                                                                             الموضوع : الوحدة </w:t>
                  </w:r>
                  <w:r w:rsidR="00756742">
                    <w:rPr>
                      <w:rFonts w:hint="cs"/>
                      <w:rtl/>
                    </w:rPr>
                    <w:t>السابعة</w:t>
                  </w:r>
                  <w:r>
                    <w:rPr>
                      <w:rFonts w:hint="cs"/>
                      <w:rtl/>
                    </w:rPr>
                    <w:t xml:space="preserve">  </w:t>
                  </w:r>
                  <w:r w:rsidR="00150A9D">
                    <w:rPr>
                      <w:rFonts w:hint="cs"/>
                      <w:rtl/>
                    </w:rPr>
                    <w:t>(</w:t>
                  </w:r>
                  <w:r w:rsidR="006551B0">
                    <w:rPr>
                      <w:rFonts w:hint="cs"/>
                      <w:rtl/>
                    </w:rPr>
                    <w:t xml:space="preserve">تابع </w:t>
                  </w:r>
                  <w:r w:rsidR="00756742">
                    <w:rPr>
                      <w:rFonts w:hint="cs"/>
                      <w:rtl/>
                    </w:rPr>
                    <w:t>الانترنت</w:t>
                  </w:r>
                  <w:r>
                    <w:rPr>
                      <w:rFonts w:hint="cs"/>
                      <w:rtl/>
                    </w:rPr>
                    <w:t xml:space="preserve">)                </w:t>
                  </w:r>
                  <w:r w:rsidR="00756742">
                    <w:rPr>
                      <w:rFonts w:hint="cs"/>
                      <w:rtl/>
                    </w:rPr>
                    <w:t xml:space="preserve">            </w:t>
                  </w:r>
                  <w:r>
                    <w:rPr>
                      <w:rFonts w:hint="cs"/>
                      <w:rtl/>
                    </w:rPr>
                    <w:t xml:space="preserve">            </w:t>
                  </w:r>
                  <w:r w:rsidR="008D6E59">
                    <w:rPr>
                      <w:rFonts w:hint="cs"/>
                      <w:rtl/>
                    </w:rPr>
                    <w:t xml:space="preserve">               نوع الدرس : نظري</w:t>
                  </w:r>
                </w:p>
                <w:p w:rsidR="00B35CFE" w:rsidRPr="008273A6" w:rsidRDefault="00B35CFE" w:rsidP="00B35CFE">
                  <w:pPr>
                    <w:rPr>
                      <w:rtl/>
                    </w:rPr>
                  </w:pPr>
                </w:p>
              </w:txbxContent>
            </v:textbox>
            <w10:wrap anchorx="page"/>
          </v:roundrect>
        </w:pict>
      </w:r>
    </w:p>
    <w:p w:rsidR="006302D6" w:rsidRDefault="006302D6" w:rsidP="006C5130">
      <w:pPr>
        <w:rPr>
          <w:rtl/>
        </w:rPr>
      </w:pPr>
    </w:p>
    <w:p w:rsidR="006C4517" w:rsidRDefault="006C4517" w:rsidP="006C5130">
      <w:pPr>
        <w:rPr>
          <w:rtl/>
        </w:rPr>
      </w:pPr>
    </w:p>
    <w:p w:rsidR="006C4517" w:rsidRDefault="00B111DC" w:rsidP="006C5130">
      <w:pPr>
        <w:rPr>
          <w:rtl/>
        </w:rPr>
      </w:pPr>
      <w:r>
        <w:rPr>
          <w:noProof/>
          <w:rtl/>
        </w:rPr>
        <w:pict>
          <v:roundrect id="_x0000_s1164" style="position:absolute;margin-left:27.05pt;margin-top:87pt;width:369.95pt;height:499pt;z-index:251652608;mso-position-horizontal-relative:page;mso-position-vertical-relative:page" arcsize="10923f" strokeweight="2pt">
            <v:textbox style="mso-next-textbox:#_x0000_s1164">
              <w:txbxContent>
                <w:p w:rsidR="00ED7006" w:rsidRPr="006F6EC3" w:rsidRDefault="00074337" w:rsidP="006F6EC3">
                  <w:pPr>
                    <w:bidi/>
                    <w:rPr>
                      <w:rFonts w:cs="Al-Hadith1"/>
                      <w:sz w:val="32"/>
                      <w:szCs w:val="32"/>
                      <w:rtl/>
                    </w:rPr>
                  </w:pPr>
                  <w:r w:rsidRPr="006F6EC3">
                    <w:rPr>
                      <w:rFonts w:cs="Al-Hadith1" w:hint="cs"/>
                      <w:sz w:val="32"/>
                      <w:szCs w:val="32"/>
                      <w:rtl/>
                    </w:rPr>
                    <w:t>اذكر خدمات الانترنت ؟</w:t>
                  </w:r>
                </w:p>
                <w:p w:rsidR="00074337" w:rsidRPr="006F6EC3" w:rsidRDefault="00074337" w:rsidP="00074337">
                  <w:pPr>
                    <w:pStyle w:val="a6"/>
                    <w:numPr>
                      <w:ilvl w:val="0"/>
                      <w:numId w:val="11"/>
                    </w:numPr>
                    <w:bidi/>
                    <w:spacing w:after="200"/>
                    <w:rPr>
                      <w:sz w:val="32"/>
                      <w:szCs w:val="32"/>
                    </w:rPr>
                  </w:pPr>
                  <w:r w:rsidRPr="006F6EC3">
                    <w:rPr>
                      <w:rFonts w:hint="cs"/>
                      <w:sz w:val="32"/>
                      <w:szCs w:val="32"/>
                      <w:rtl/>
                    </w:rPr>
                    <w:t>........................................</w:t>
                  </w:r>
                </w:p>
                <w:p w:rsidR="00074337" w:rsidRPr="006F6EC3" w:rsidRDefault="00074337" w:rsidP="00074337">
                  <w:pPr>
                    <w:pStyle w:val="a6"/>
                    <w:numPr>
                      <w:ilvl w:val="0"/>
                      <w:numId w:val="11"/>
                    </w:numPr>
                    <w:bidi/>
                    <w:spacing w:after="200"/>
                    <w:rPr>
                      <w:sz w:val="32"/>
                      <w:szCs w:val="32"/>
                    </w:rPr>
                  </w:pPr>
                  <w:r w:rsidRPr="006F6EC3">
                    <w:rPr>
                      <w:rFonts w:hint="cs"/>
                      <w:sz w:val="32"/>
                      <w:szCs w:val="32"/>
                      <w:rtl/>
                    </w:rPr>
                    <w:t>........................................</w:t>
                  </w:r>
                </w:p>
                <w:p w:rsidR="00074337" w:rsidRPr="006F6EC3" w:rsidRDefault="00074337" w:rsidP="00074337">
                  <w:pPr>
                    <w:pStyle w:val="a6"/>
                    <w:numPr>
                      <w:ilvl w:val="0"/>
                      <w:numId w:val="11"/>
                    </w:numPr>
                    <w:bidi/>
                    <w:spacing w:after="200"/>
                    <w:rPr>
                      <w:sz w:val="32"/>
                      <w:szCs w:val="32"/>
                    </w:rPr>
                  </w:pPr>
                  <w:r w:rsidRPr="006F6EC3">
                    <w:rPr>
                      <w:rFonts w:hint="cs"/>
                      <w:sz w:val="32"/>
                      <w:szCs w:val="32"/>
                      <w:rtl/>
                    </w:rPr>
                    <w:t>........................................</w:t>
                  </w:r>
                </w:p>
                <w:p w:rsidR="00074337" w:rsidRPr="006F6EC3" w:rsidRDefault="00074337" w:rsidP="00074337">
                  <w:pPr>
                    <w:pStyle w:val="a6"/>
                    <w:numPr>
                      <w:ilvl w:val="0"/>
                      <w:numId w:val="11"/>
                    </w:numPr>
                    <w:bidi/>
                    <w:spacing w:after="200"/>
                    <w:rPr>
                      <w:sz w:val="32"/>
                      <w:szCs w:val="32"/>
                    </w:rPr>
                  </w:pPr>
                  <w:r w:rsidRPr="006F6EC3">
                    <w:rPr>
                      <w:rFonts w:hint="cs"/>
                      <w:sz w:val="32"/>
                      <w:szCs w:val="32"/>
                      <w:rtl/>
                    </w:rPr>
                    <w:t>........................................</w:t>
                  </w:r>
                </w:p>
                <w:p w:rsidR="00074337" w:rsidRPr="006F6EC3" w:rsidRDefault="00074337" w:rsidP="00074337">
                  <w:pPr>
                    <w:pStyle w:val="a6"/>
                    <w:numPr>
                      <w:ilvl w:val="0"/>
                      <w:numId w:val="11"/>
                    </w:numPr>
                    <w:bidi/>
                    <w:spacing w:after="200"/>
                    <w:rPr>
                      <w:sz w:val="32"/>
                      <w:szCs w:val="32"/>
                    </w:rPr>
                  </w:pPr>
                  <w:r w:rsidRPr="006F6EC3">
                    <w:rPr>
                      <w:rFonts w:hint="cs"/>
                      <w:sz w:val="32"/>
                      <w:szCs w:val="32"/>
                      <w:rtl/>
                    </w:rPr>
                    <w:t>........................................</w:t>
                  </w:r>
                </w:p>
                <w:p w:rsidR="00074337" w:rsidRPr="006F6EC3" w:rsidRDefault="00074337" w:rsidP="00074337">
                  <w:pPr>
                    <w:pStyle w:val="a6"/>
                    <w:numPr>
                      <w:ilvl w:val="0"/>
                      <w:numId w:val="11"/>
                    </w:numPr>
                    <w:bidi/>
                    <w:spacing w:after="200"/>
                    <w:rPr>
                      <w:sz w:val="32"/>
                      <w:szCs w:val="32"/>
                    </w:rPr>
                  </w:pPr>
                  <w:r w:rsidRPr="006F6EC3">
                    <w:rPr>
                      <w:rFonts w:hint="cs"/>
                      <w:sz w:val="32"/>
                      <w:szCs w:val="32"/>
                      <w:rtl/>
                    </w:rPr>
                    <w:t>........................................</w:t>
                  </w:r>
                </w:p>
                <w:p w:rsidR="00074337" w:rsidRPr="006F6EC3" w:rsidRDefault="00074337" w:rsidP="00074337">
                  <w:pPr>
                    <w:pStyle w:val="a6"/>
                    <w:numPr>
                      <w:ilvl w:val="0"/>
                      <w:numId w:val="11"/>
                    </w:numPr>
                    <w:bidi/>
                    <w:spacing w:after="200"/>
                    <w:rPr>
                      <w:sz w:val="32"/>
                      <w:szCs w:val="32"/>
                    </w:rPr>
                  </w:pPr>
                  <w:r w:rsidRPr="006F6EC3">
                    <w:rPr>
                      <w:rFonts w:hint="cs"/>
                      <w:sz w:val="32"/>
                      <w:szCs w:val="32"/>
                      <w:rtl/>
                    </w:rPr>
                    <w:t>........................................</w:t>
                  </w:r>
                </w:p>
                <w:p w:rsidR="00074337" w:rsidRPr="006F6EC3" w:rsidRDefault="00074337" w:rsidP="00074337">
                  <w:pPr>
                    <w:pStyle w:val="a6"/>
                    <w:numPr>
                      <w:ilvl w:val="0"/>
                      <w:numId w:val="11"/>
                    </w:numPr>
                    <w:bidi/>
                    <w:spacing w:after="200"/>
                    <w:rPr>
                      <w:sz w:val="32"/>
                      <w:szCs w:val="32"/>
                    </w:rPr>
                  </w:pPr>
                  <w:r w:rsidRPr="006F6EC3">
                    <w:rPr>
                      <w:rFonts w:hint="cs"/>
                      <w:sz w:val="32"/>
                      <w:szCs w:val="32"/>
                      <w:rtl/>
                    </w:rPr>
                    <w:t>........................................</w:t>
                  </w:r>
                </w:p>
                <w:p w:rsidR="00074337" w:rsidRDefault="00074337" w:rsidP="00074337">
                  <w:pPr>
                    <w:pStyle w:val="a6"/>
                    <w:bidi/>
                    <w:spacing w:after="200"/>
                    <w:rPr>
                      <w:sz w:val="28"/>
                      <w:szCs w:val="28"/>
                      <w:rtl/>
                    </w:rPr>
                  </w:pPr>
                </w:p>
                <w:p w:rsidR="006F6EC3" w:rsidRDefault="006F6EC3" w:rsidP="00074337">
                  <w:pPr>
                    <w:pStyle w:val="a6"/>
                    <w:bidi/>
                    <w:spacing w:after="200"/>
                    <w:rPr>
                      <w:sz w:val="28"/>
                      <w:szCs w:val="28"/>
                      <w:rtl/>
                    </w:rPr>
                  </w:pPr>
                </w:p>
                <w:p w:rsidR="006F6EC3" w:rsidRDefault="006F6EC3" w:rsidP="006F6EC3">
                  <w:pPr>
                    <w:pStyle w:val="a6"/>
                    <w:bidi/>
                    <w:spacing w:after="200"/>
                    <w:rPr>
                      <w:sz w:val="28"/>
                      <w:szCs w:val="28"/>
                      <w:rtl/>
                    </w:rPr>
                  </w:pPr>
                </w:p>
                <w:p w:rsidR="006F6EC3" w:rsidRDefault="006F6EC3" w:rsidP="006F6EC3">
                  <w:pPr>
                    <w:pStyle w:val="a6"/>
                    <w:bidi/>
                    <w:spacing w:after="200"/>
                    <w:rPr>
                      <w:sz w:val="28"/>
                      <w:szCs w:val="28"/>
                      <w:rtl/>
                    </w:rPr>
                  </w:pPr>
                </w:p>
                <w:p w:rsidR="006F6EC3" w:rsidRDefault="006F6EC3" w:rsidP="006F6EC3">
                  <w:pPr>
                    <w:pStyle w:val="a6"/>
                    <w:bidi/>
                    <w:spacing w:after="200"/>
                    <w:rPr>
                      <w:sz w:val="28"/>
                      <w:szCs w:val="28"/>
                      <w:rtl/>
                    </w:rPr>
                  </w:pPr>
                </w:p>
                <w:p w:rsidR="006F6EC3" w:rsidRDefault="006F6EC3" w:rsidP="006F6EC3">
                  <w:pPr>
                    <w:pStyle w:val="a6"/>
                    <w:bidi/>
                    <w:spacing w:after="200"/>
                    <w:rPr>
                      <w:sz w:val="28"/>
                      <w:szCs w:val="28"/>
                      <w:rtl/>
                    </w:rPr>
                  </w:pPr>
                </w:p>
                <w:p w:rsidR="00074337" w:rsidRPr="00520316" w:rsidRDefault="00074337" w:rsidP="00520316">
                  <w:pPr>
                    <w:pStyle w:val="a6"/>
                    <w:bidi/>
                    <w:spacing w:after="200"/>
                    <w:jc w:val="center"/>
                    <w:rPr>
                      <w:rFonts w:cs="Pen Kufi"/>
                      <w:sz w:val="32"/>
                      <w:szCs w:val="32"/>
                      <w:rtl/>
                    </w:rPr>
                  </w:pPr>
                  <w:r w:rsidRPr="00520316">
                    <w:rPr>
                      <w:rFonts w:cs="Pen Kufi" w:hint="cs"/>
                      <w:sz w:val="32"/>
                      <w:szCs w:val="32"/>
                      <w:rtl/>
                    </w:rPr>
                    <w:t>انتهى المنهج ............."</w:t>
                  </w:r>
                </w:p>
                <w:p w:rsidR="00074337" w:rsidRPr="00520316" w:rsidRDefault="00074337" w:rsidP="00520316">
                  <w:pPr>
                    <w:pStyle w:val="a6"/>
                    <w:bidi/>
                    <w:spacing w:after="200"/>
                    <w:ind w:left="284"/>
                    <w:rPr>
                      <w:rFonts w:cs="Pen Kufi"/>
                      <w:sz w:val="32"/>
                      <w:szCs w:val="32"/>
                    </w:rPr>
                  </w:pPr>
                  <w:r w:rsidRPr="00520316">
                    <w:rPr>
                      <w:rFonts w:cs="Pen Kufi" w:hint="cs"/>
                      <w:sz w:val="32"/>
                      <w:szCs w:val="32"/>
                      <w:rtl/>
                    </w:rPr>
                    <w:t xml:space="preserve">مع خالص التحية من محبكم ا.بندر السعداني </w:t>
                  </w:r>
                  <w:r w:rsidR="00520316" w:rsidRPr="00520316">
                    <w:rPr>
                      <w:rFonts w:cs="Pen Kufi"/>
                      <w:sz w:val="32"/>
                      <w:szCs w:val="32"/>
                    </w:rPr>
                    <w:sym w:font="Wingdings" w:char="F04A"/>
                  </w:r>
                </w:p>
                <w:p w:rsidR="00074337" w:rsidRPr="00074337" w:rsidRDefault="00074337" w:rsidP="00074337">
                  <w:pPr>
                    <w:bidi/>
                    <w:spacing w:after="200"/>
                    <w:ind w:left="360"/>
                    <w:rPr>
                      <w:sz w:val="28"/>
                      <w:szCs w:val="28"/>
                      <w:rtl/>
                    </w:rPr>
                  </w:pPr>
                </w:p>
                <w:p w:rsidR="00074337" w:rsidRPr="00756742" w:rsidRDefault="00074337" w:rsidP="00074337">
                  <w:pPr>
                    <w:bidi/>
                    <w:spacing w:after="200"/>
                    <w:rPr>
                      <w:sz w:val="28"/>
                      <w:szCs w:val="28"/>
                      <w:rtl/>
                    </w:rPr>
                  </w:pPr>
                </w:p>
              </w:txbxContent>
            </v:textbox>
            <w10:wrap anchorx="page" anchory="page"/>
          </v:roundrect>
        </w:pict>
      </w:r>
    </w:p>
    <w:p w:rsidR="006C4517" w:rsidRDefault="00611F11" w:rsidP="006C4517">
      <w:pPr>
        <w:jc w:val="right"/>
        <w:rPr>
          <w:rtl/>
        </w:rPr>
      </w:pPr>
      <w:r>
        <w:rPr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67" type="#_x0000_t202" style="position:absolute;left:0;text-align:left;margin-left:338pt;margin-top:79.45pt;width:131pt;height:22.55pt;z-index:251658240;mso-position-horizontal-relative:page;mso-position-vertical-relative:page" stroked="f">
            <v:fill opacity="0"/>
            <v:textbox>
              <w:txbxContent>
                <w:p w:rsidR="00611F11" w:rsidRDefault="00611F11" w:rsidP="00611F11">
                  <w:pPr>
                    <w:jc w:val="center"/>
                  </w:pPr>
                  <w:r>
                    <w:rPr>
                      <w:rFonts w:hint="eastAsia"/>
                      <w:rtl/>
                    </w:rPr>
                    <w:t>نشاط</w:t>
                  </w:r>
                  <w:r>
                    <w:rPr>
                      <w:rtl/>
                    </w:rPr>
                    <w:t xml:space="preserve"> </w:t>
                  </w:r>
                  <w:r>
                    <w:rPr>
                      <w:rFonts w:hint="eastAsia"/>
                      <w:rtl/>
                    </w:rPr>
                    <w:t>صفي</w:t>
                  </w:r>
                  <w:r>
                    <w:rPr>
                      <w:rtl/>
                    </w:rPr>
                    <w:t xml:space="preserve"> " </w:t>
                  </w:r>
                  <w:r>
                    <w:t>"</w:t>
                  </w:r>
                </w:p>
              </w:txbxContent>
            </v:textbox>
            <w10:wrap anchorx="page" anchory="page"/>
          </v:shape>
        </w:pict>
      </w:r>
      <w:r w:rsidR="00B111DC">
        <w:rPr>
          <w:noProof/>
          <w:rtl/>
        </w:rPr>
        <w:pict>
          <v:roundrect id="_x0000_s1163" style="position:absolute;left:0;text-align:left;margin-left:411.05pt;margin-top:102pt;width:350.95pt;height:484pt;z-index:251651584;mso-position-horizontal-relative:page;mso-position-vertical-relative:page" arcsize="10923f" strokeweight="2pt">
            <v:textbox>
              <w:txbxContent>
                <w:p w:rsidR="006F6EC3" w:rsidRPr="006F6EC3" w:rsidRDefault="006551B0" w:rsidP="00756742">
                  <w:pPr>
                    <w:bidi/>
                    <w:rPr>
                      <w:rFonts w:cs="Al-Hadith1"/>
                      <w:sz w:val="28"/>
                      <w:szCs w:val="28"/>
                      <w:rtl/>
                    </w:rPr>
                  </w:pPr>
                  <w:r w:rsidRPr="006F6EC3">
                    <w:rPr>
                      <w:rFonts w:cs="Al-Hadith1" w:hint="cs"/>
                      <w:sz w:val="28"/>
                      <w:szCs w:val="28"/>
                      <w:rtl/>
                    </w:rPr>
                    <w:t>البريد الالكتروني :</w:t>
                  </w:r>
                </w:p>
                <w:p w:rsidR="00756742" w:rsidRPr="00074337" w:rsidRDefault="006551B0" w:rsidP="006F6EC3">
                  <w:pPr>
                    <w:bidi/>
                    <w:rPr>
                      <w:rFonts w:cs="Simplified Arabic"/>
                      <w:sz w:val="28"/>
                      <w:szCs w:val="28"/>
                      <w:rtl/>
                    </w:rPr>
                  </w:pPr>
                  <w:r w:rsidRPr="00074337">
                    <w:rPr>
                      <w:rFonts w:cs="Simplified Arabic" w:hint="cs"/>
                      <w:sz w:val="28"/>
                      <w:szCs w:val="28"/>
                      <w:rtl/>
                    </w:rPr>
                    <w:t xml:space="preserve"> هو </w:t>
                  </w:r>
                  <w:r w:rsidR="006F6EC3" w:rsidRPr="00074337">
                    <w:rPr>
                      <w:rFonts w:cs="Simplified Arabic" w:hint="cs"/>
                      <w:sz w:val="28"/>
                      <w:szCs w:val="28"/>
                      <w:rtl/>
                    </w:rPr>
                    <w:t>إعداد</w:t>
                  </w:r>
                  <w:r w:rsidRPr="00074337">
                    <w:rPr>
                      <w:rFonts w:cs="Simplified Arabic" w:hint="cs"/>
                      <w:sz w:val="28"/>
                      <w:szCs w:val="28"/>
                      <w:rtl/>
                    </w:rPr>
                    <w:t xml:space="preserve"> </w:t>
                  </w:r>
                  <w:r w:rsidR="006F6EC3" w:rsidRPr="00074337">
                    <w:rPr>
                      <w:rFonts w:cs="Simplified Arabic" w:hint="cs"/>
                      <w:sz w:val="28"/>
                      <w:szCs w:val="28"/>
                      <w:rtl/>
                    </w:rPr>
                    <w:t>وإرسال</w:t>
                  </w:r>
                  <w:r w:rsidRPr="00074337">
                    <w:rPr>
                      <w:rFonts w:cs="Simplified Arabic" w:hint="cs"/>
                      <w:sz w:val="28"/>
                      <w:szCs w:val="28"/>
                      <w:rtl/>
                    </w:rPr>
                    <w:t xml:space="preserve"> واستقبال الرسائل من خلال الشبكة .</w:t>
                  </w:r>
                </w:p>
                <w:p w:rsidR="006551B0" w:rsidRPr="00074337" w:rsidRDefault="006551B0" w:rsidP="006551B0">
                  <w:pPr>
                    <w:bidi/>
                    <w:rPr>
                      <w:rFonts w:cs="Simplified Arabic"/>
                      <w:sz w:val="28"/>
                      <w:szCs w:val="28"/>
                      <w:rtl/>
                    </w:rPr>
                  </w:pPr>
                  <w:r w:rsidRPr="00074337">
                    <w:rPr>
                      <w:rFonts w:cs="Simplified Arabic" w:hint="cs"/>
                      <w:sz w:val="28"/>
                      <w:szCs w:val="28"/>
                      <w:rtl/>
                    </w:rPr>
                    <w:t xml:space="preserve">مزايا  البريد الالكتروني : </w:t>
                  </w:r>
                </w:p>
                <w:p w:rsidR="006551B0" w:rsidRPr="00074337" w:rsidRDefault="006551B0" w:rsidP="00074337">
                  <w:pPr>
                    <w:pStyle w:val="a6"/>
                    <w:numPr>
                      <w:ilvl w:val="0"/>
                      <w:numId w:val="10"/>
                    </w:numPr>
                    <w:bidi/>
                    <w:ind w:left="491"/>
                    <w:rPr>
                      <w:rFonts w:asciiTheme="minorBidi" w:hAnsiTheme="minorBidi" w:cstheme="minorBidi"/>
                    </w:rPr>
                  </w:pPr>
                  <w:r w:rsidRPr="00074337">
                    <w:rPr>
                      <w:rFonts w:asciiTheme="minorBidi" w:hAnsiTheme="minorBidi" w:cstheme="minorBidi"/>
                      <w:rtl/>
                    </w:rPr>
                    <w:t>........................................2-.......................................</w:t>
                  </w:r>
                </w:p>
                <w:p w:rsidR="006551B0" w:rsidRPr="00074337" w:rsidRDefault="006551B0" w:rsidP="00074337">
                  <w:pPr>
                    <w:bidi/>
                    <w:ind w:left="66"/>
                    <w:rPr>
                      <w:rFonts w:asciiTheme="minorBidi" w:hAnsiTheme="minorBidi" w:cstheme="minorBidi"/>
                      <w:rtl/>
                    </w:rPr>
                  </w:pPr>
                  <w:r w:rsidRPr="00074337">
                    <w:rPr>
                      <w:rFonts w:asciiTheme="minorBidi" w:hAnsiTheme="minorBidi" w:cstheme="minorBidi"/>
                      <w:rtl/>
                    </w:rPr>
                    <w:t>3-..........................................4-........................................</w:t>
                  </w:r>
                </w:p>
                <w:p w:rsidR="006551B0" w:rsidRPr="00074337" w:rsidRDefault="006551B0" w:rsidP="006551B0">
                  <w:pPr>
                    <w:bidi/>
                    <w:rPr>
                      <w:rFonts w:cs="Simplified Arabic"/>
                      <w:sz w:val="28"/>
                      <w:szCs w:val="28"/>
                      <w:rtl/>
                    </w:rPr>
                  </w:pPr>
                  <w:r w:rsidRPr="00074337">
                    <w:rPr>
                      <w:rFonts w:cs="Simplified Arabic" w:hint="cs"/>
                      <w:sz w:val="28"/>
                      <w:szCs w:val="28"/>
                      <w:rtl/>
                    </w:rPr>
                    <w:t>عنوان البريد الالكتروني :</w:t>
                  </w:r>
                </w:p>
                <w:p w:rsidR="006551B0" w:rsidRPr="00074337" w:rsidRDefault="006551B0" w:rsidP="006551B0">
                  <w:pPr>
                    <w:bidi/>
                    <w:rPr>
                      <w:rFonts w:cs="Simplified Arabic"/>
                      <w:sz w:val="28"/>
                      <w:szCs w:val="28"/>
                      <w:rtl/>
                    </w:rPr>
                  </w:pPr>
                  <w:r w:rsidRPr="00074337">
                    <w:rPr>
                      <w:rFonts w:cs="Simplified Arabic" w:hint="cs"/>
                      <w:sz w:val="28"/>
                      <w:szCs w:val="28"/>
                      <w:rtl/>
                    </w:rPr>
                    <w:t xml:space="preserve">مقدم الخدمة @  اسم صاحب البريد </w:t>
                  </w:r>
                </w:p>
                <w:p w:rsidR="006551B0" w:rsidRPr="00074337" w:rsidRDefault="006551B0" w:rsidP="006551B0">
                  <w:pPr>
                    <w:bidi/>
                    <w:rPr>
                      <w:rFonts w:cs="Simplified Arabic"/>
                      <w:sz w:val="28"/>
                      <w:szCs w:val="28"/>
                      <w:rtl/>
                    </w:rPr>
                  </w:pPr>
                  <w:r w:rsidRPr="00074337">
                    <w:rPr>
                      <w:rFonts w:cs="Simplified Arabic" w:hint="cs"/>
                      <w:sz w:val="28"/>
                      <w:szCs w:val="28"/>
                      <w:rtl/>
                    </w:rPr>
                    <w:t xml:space="preserve">مثال : </w:t>
                  </w:r>
                  <w:r w:rsidRPr="006F6EC3">
                    <w:rPr>
                      <w:rFonts w:asciiTheme="minorBidi" w:hAnsiTheme="minorBidi" w:cstheme="minorBidi" w:hint="cs"/>
                      <w:sz w:val="22"/>
                      <w:szCs w:val="22"/>
                      <w:rtl/>
                    </w:rPr>
                    <w:t>.......................................................................................</w:t>
                  </w:r>
                </w:p>
                <w:p w:rsidR="006551B0" w:rsidRPr="00074337" w:rsidRDefault="006551B0" w:rsidP="006551B0">
                  <w:pPr>
                    <w:bidi/>
                    <w:rPr>
                      <w:rFonts w:cs="Simplified Arabic"/>
                      <w:sz w:val="28"/>
                      <w:szCs w:val="28"/>
                      <w:rtl/>
                    </w:rPr>
                  </w:pPr>
                  <w:r w:rsidRPr="00074337">
                    <w:rPr>
                      <w:rFonts w:cs="Simplified Arabic" w:hint="cs"/>
                      <w:sz w:val="28"/>
                      <w:szCs w:val="28"/>
                      <w:rtl/>
                    </w:rPr>
                    <w:t>اذكر مثال على برامج البريد الالكتروني ؟</w:t>
                  </w:r>
                </w:p>
                <w:p w:rsidR="006551B0" w:rsidRPr="006F6EC3" w:rsidRDefault="006551B0" w:rsidP="006551B0">
                  <w:pPr>
                    <w:bidi/>
                    <w:rPr>
                      <w:rFonts w:asciiTheme="minorBidi" w:hAnsiTheme="minorBidi" w:cstheme="minorBidi"/>
                      <w:sz w:val="22"/>
                      <w:szCs w:val="22"/>
                      <w:rtl/>
                    </w:rPr>
                  </w:pPr>
                  <w:r w:rsidRPr="006F6EC3">
                    <w:rPr>
                      <w:rFonts w:asciiTheme="minorBidi" w:hAnsiTheme="minorBidi" w:cstheme="minorBidi"/>
                      <w:sz w:val="22"/>
                      <w:szCs w:val="22"/>
                      <w:rtl/>
                    </w:rPr>
                    <w:t>...............................................................................................</w:t>
                  </w:r>
                </w:p>
                <w:p w:rsidR="006551B0" w:rsidRPr="006F6EC3" w:rsidRDefault="006551B0" w:rsidP="006551B0">
                  <w:pPr>
                    <w:bidi/>
                    <w:rPr>
                      <w:rFonts w:cs="Al-Hadith1"/>
                      <w:sz w:val="28"/>
                      <w:szCs w:val="28"/>
                      <w:rtl/>
                    </w:rPr>
                  </w:pPr>
                  <w:r w:rsidRPr="006F6EC3">
                    <w:rPr>
                      <w:rFonts w:cs="Al-Hadith1" w:hint="cs"/>
                      <w:sz w:val="28"/>
                      <w:szCs w:val="28"/>
                      <w:rtl/>
                    </w:rPr>
                    <w:t xml:space="preserve">المجموعات </w:t>
                  </w:r>
                  <w:r w:rsidR="006F6EC3" w:rsidRPr="006F6EC3">
                    <w:rPr>
                      <w:rFonts w:cs="Al-Hadith1" w:hint="cs"/>
                      <w:sz w:val="28"/>
                      <w:szCs w:val="28"/>
                      <w:rtl/>
                    </w:rPr>
                    <w:t>الإخبارية</w:t>
                  </w:r>
                  <w:r w:rsidRPr="006F6EC3">
                    <w:rPr>
                      <w:rFonts w:cs="Al-Hadith1" w:hint="cs"/>
                      <w:sz w:val="28"/>
                      <w:szCs w:val="28"/>
                      <w:rtl/>
                    </w:rPr>
                    <w:t xml:space="preserve"> :</w:t>
                  </w:r>
                </w:p>
                <w:p w:rsidR="006551B0" w:rsidRPr="00074337" w:rsidRDefault="006551B0" w:rsidP="006551B0">
                  <w:pPr>
                    <w:bidi/>
                    <w:rPr>
                      <w:rFonts w:cs="Simplified Arabic"/>
                      <w:sz w:val="28"/>
                      <w:szCs w:val="28"/>
                      <w:rtl/>
                    </w:rPr>
                  </w:pPr>
                  <w:r w:rsidRPr="00074337">
                    <w:rPr>
                      <w:rFonts w:cs="Simplified Arabic" w:hint="cs"/>
                      <w:sz w:val="28"/>
                      <w:szCs w:val="28"/>
                      <w:rtl/>
                    </w:rPr>
                    <w:t xml:space="preserve">يطلق عليها مسمى منتديات ويتيح هذا التطبيق لمجموعة من </w:t>
                  </w:r>
                  <w:r w:rsidR="006F6EC3" w:rsidRPr="00074337">
                    <w:rPr>
                      <w:rFonts w:cs="Simplified Arabic" w:hint="cs"/>
                      <w:sz w:val="28"/>
                      <w:szCs w:val="28"/>
                      <w:rtl/>
                    </w:rPr>
                    <w:t>الأعضاء</w:t>
                  </w:r>
                  <w:r w:rsidRPr="00074337">
                    <w:rPr>
                      <w:rFonts w:cs="Simplified Arabic" w:hint="cs"/>
                      <w:sz w:val="28"/>
                      <w:szCs w:val="28"/>
                      <w:rtl/>
                    </w:rPr>
                    <w:t xml:space="preserve"> تبادل </w:t>
                  </w:r>
                  <w:r w:rsidR="006F6EC3" w:rsidRPr="00074337">
                    <w:rPr>
                      <w:rFonts w:cs="Simplified Arabic" w:hint="cs"/>
                      <w:sz w:val="28"/>
                      <w:szCs w:val="28"/>
                      <w:rtl/>
                    </w:rPr>
                    <w:t>الأخبار</w:t>
                  </w:r>
                  <w:r w:rsidRPr="00074337">
                    <w:rPr>
                      <w:rFonts w:cs="Simplified Arabic" w:hint="cs"/>
                      <w:sz w:val="28"/>
                      <w:szCs w:val="28"/>
                      <w:rtl/>
                    </w:rPr>
                    <w:t xml:space="preserve"> </w:t>
                  </w:r>
                  <w:r w:rsidR="006F6EC3" w:rsidRPr="00074337">
                    <w:rPr>
                      <w:rFonts w:cs="Simplified Arabic" w:hint="cs"/>
                      <w:sz w:val="28"/>
                      <w:szCs w:val="28"/>
                      <w:rtl/>
                    </w:rPr>
                    <w:t>والآراء</w:t>
                  </w:r>
                  <w:r w:rsidRPr="00074337">
                    <w:rPr>
                      <w:rFonts w:cs="Simplified Arabic" w:hint="cs"/>
                      <w:sz w:val="28"/>
                      <w:szCs w:val="28"/>
                      <w:rtl/>
                    </w:rPr>
                    <w:t xml:space="preserve"> حول موضوعات معينة .</w:t>
                  </w:r>
                </w:p>
                <w:p w:rsidR="006551B0" w:rsidRPr="006F6EC3" w:rsidRDefault="006551B0" w:rsidP="006551B0">
                  <w:pPr>
                    <w:bidi/>
                    <w:rPr>
                      <w:rFonts w:cs="Al-Hadith1"/>
                      <w:sz w:val="28"/>
                      <w:szCs w:val="28"/>
                      <w:rtl/>
                    </w:rPr>
                  </w:pPr>
                  <w:r w:rsidRPr="006F6EC3">
                    <w:rPr>
                      <w:rFonts w:cs="Al-Hadith1" w:hint="cs"/>
                      <w:sz w:val="28"/>
                      <w:szCs w:val="28"/>
                      <w:rtl/>
                    </w:rPr>
                    <w:t xml:space="preserve">المحادثة : </w:t>
                  </w:r>
                </w:p>
                <w:p w:rsidR="006551B0" w:rsidRPr="00074337" w:rsidRDefault="006551B0" w:rsidP="006551B0">
                  <w:pPr>
                    <w:bidi/>
                    <w:rPr>
                      <w:rFonts w:cs="Simplified Arabic"/>
                      <w:sz w:val="28"/>
                      <w:szCs w:val="28"/>
                      <w:rtl/>
                    </w:rPr>
                  </w:pPr>
                  <w:r w:rsidRPr="00074337">
                    <w:rPr>
                      <w:rFonts w:cs="Simplified Arabic" w:hint="cs"/>
                      <w:sz w:val="28"/>
                      <w:szCs w:val="28"/>
                      <w:rtl/>
                    </w:rPr>
                    <w:t xml:space="preserve">تتيح لنا تطبيقات المحادثة </w:t>
                  </w:r>
                  <w:r w:rsidR="006F6EC3" w:rsidRPr="00074337">
                    <w:rPr>
                      <w:rFonts w:cs="Simplified Arabic" w:hint="cs"/>
                      <w:sz w:val="28"/>
                      <w:szCs w:val="28"/>
                      <w:rtl/>
                    </w:rPr>
                    <w:t>إمكانية</w:t>
                  </w:r>
                  <w:r w:rsidRPr="00074337">
                    <w:rPr>
                      <w:rFonts w:cs="Simplified Arabic" w:hint="cs"/>
                      <w:sz w:val="28"/>
                      <w:szCs w:val="28"/>
                      <w:rtl/>
                    </w:rPr>
                    <w:t xml:space="preserve"> التواصل من خلال الصوت او الصورة </w:t>
                  </w:r>
                  <w:r w:rsidR="006F6EC3" w:rsidRPr="00074337">
                    <w:rPr>
                      <w:rFonts w:cs="Simplified Arabic" w:hint="cs"/>
                      <w:sz w:val="28"/>
                      <w:szCs w:val="28"/>
                      <w:rtl/>
                    </w:rPr>
                    <w:t>أو</w:t>
                  </w:r>
                  <w:r w:rsidRPr="00074337">
                    <w:rPr>
                      <w:rFonts w:cs="Simplified Arabic" w:hint="cs"/>
                      <w:sz w:val="28"/>
                      <w:szCs w:val="28"/>
                      <w:rtl/>
                    </w:rPr>
                    <w:t xml:space="preserve"> الفيديو .</w:t>
                  </w:r>
                </w:p>
                <w:p w:rsidR="006551B0" w:rsidRPr="00074337" w:rsidRDefault="006551B0" w:rsidP="006551B0">
                  <w:pPr>
                    <w:bidi/>
                    <w:rPr>
                      <w:rFonts w:cs="Simplified Arabic"/>
                      <w:sz w:val="28"/>
                      <w:szCs w:val="28"/>
                      <w:rtl/>
                    </w:rPr>
                  </w:pPr>
                  <w:r w:rsidRPr="00074337">
                    <w:rPr>
                      <w:rFonts w:cs="Simplified Arabic" w:hint="cs"/>
                      <w:sz w:val="28"/>
                      <w:szCs w:val="28"/>
                      <w:rtl/>
                    </w:rPr>
                    <w:t xml:space="preserve">مثل : </w:t>
                  </w:r>
                  <w:r w:rsidRPr="006F6EC3">
                    <w:rPr>
                      <w:rFonts w:asciiTheme="minorBidi" w:hAnsiTheme="minorBidi" w:cstheme="minorBidi" w:hint="cs"/>
                      <w:sz w:val="22"/>
                      <w:szCs w:val="22"/>
                      <w:rtl/>
                    </w:rPr>
                    <w:t>......................................................................................</w:t>
                  </w:r>
                </w:p>
                <w:p w:rsidR="00074337" w:rsidRPr="006F6EC3" w:rsidRDefault="00074337" w:rsidP="00074337">
                  <w:pPr>
                    <w:bidi/>
                    <w:rPr>
                      <w:rFonts w:cs="Al-Hadith1"/>
                      <w:sz w:val="28"/>
                      <w:szCs w:val="28"/>
                      <w:rtl/>
                    </w:rPr>
                  </w:pPr>
                  <w:r w:rsidRPr="006F6EC3">
                    <w:rPr>
                      <w:rFonts w:cs="Al-Hadith1" w:hint="cs"/>
                      <w:sz w:val="28"/>
                      <w:szCs w:val="28"/>
                      <w:rtl/>
                    </w:rPr>
                    <w:t>بروتوكول نقل الملفات (</w:t>
                  </w:r>
                  <w:r w:rsidRPr="006F6EC3">
                    <w:rPr>
                      <w:rFonts w:cs="Al-Hadith1"/>
                      <w:sz w:val="28"/>
                      <w:szCs w:val="28"/>
                    </w:rPr>
                    <w:t>FTP</w:t>
                  </w:r>
                  <w:r w:rsidRPr="006F6EC3">
                    <w:rPr>
                      <w:rFonts w:cs="Al-Hadith1" w:hint="cs"/>
                      <w:sz w:val="28"/>
                      <w:szCs w:val="28"/>
                      <w:rtl/>
                    </w:rPr>
                    <w:t>)</w:t>
                  </w:r>
                </w:p>
                <w:p w:rsidR="00074337" w:rsidRPr="00074337" w:rsidRDefault="00074337" w:rsidP="00074337">
                  <w:pPr>
                    <w:bidi/>
                    <w:rPr>
                      <w:rFonts w:cs="Simplified Arabic"/>
                      <w:sz w:val="28"/>
                      <w:szCs w:val="28"/>
                      <w:rtl/>
                    </w:rPr>
                  </w:pPr>
                  <w:r w:rsidRPr="00074337">
                    <w:rPr>
                      <w:rFonts w:cs="Simplified Arabic" w:hint="cs"/>
                      <w:sz w:val="28"/>
                      <w:szCs w:val="28"/>
                      <w:rtl/>
                    </w:rPr>
                    <w:t>هو المعيار المستخدم لنقل الملفات من والى الحاسب على شبكة الانترنت .</w:t>
                  </w:r>
                </w:p>
                <w:p w:rsidR="00074337" w:rsidRDefault="00074337" w:rsidP="00074337">
                  <w:pPr>
                    <w:bidi/>
                    <w:rPr>
                      <w:rtl/>
                    </w:rPr>
                  </w:pPr>
                </w:p>
                <w:p w:rsidR="00280057" w:rsidRDefault="00280057" w:rsidP="00280057">
                  <w:pPr>
                    <w:bidi/>
                    <w:rPr>
                      <w:rtl/>
                    </w:rPr>
                  </w:pPr>
                </w:p>
                <w:p w:rsidR="001C3F99" w:rsidRDefault="001C3F99" w:rsidP="001C3F99">
                  <w:pPr>
                    <w:bidi/>
                    <w:rPr>
                      <w:rtl/>
                    </w:rPr>
                  </w:pPr>
                </w:p>
                <w:p w:rsidR="001C3F99" w:rsidRPr="001C3F99" w:rsidRDefault="001C3F99" w:rsidP="001C3F99">
                  <w:pPr>
                    <w:bidi/>
                    <w:rPr>
                      <w:rtl/>
                    </w:rPr>
                  </w:pPr>
                </w:p>
                <w:p w:rsidR="00027B33" w:rsidRDefault="00027B33" w:rsidP="00027B33">
                  <w:pPr>
                    <w:bidi/>
                    <w:ind w:left="395"/>
                  </w:pPr>
                </w:p>
              </w:txbxContent>
            </v:textbox>
            <w10:wrap anchorx="page" anchory="page"/>
          </v:roundrect>
        </w:pict>
      </w:r>
    </w:p>
    <w:p w:rsidR="006C4517" w:rsidRPr="001B359E" w:rsidRDefault="00B111DC" w:rsidP="006C4517">
      <w:pPr>
        <w:jc w:val="right"/>
      </w:pPr>
      <w:r>
        <w:rPr>
          <w:noProof/>
        </w:rPr>
        <w:pict>
          <v:oval id="_x0000_s1165" style="position:absolute;left:0;text-align:left;margin-left:385.95pt;margin-top:546pt;width:32pt;height:40pt;z-index:251653632;mso-position-horizontal-relative:page;mso-position-vertical-relative:page" strokecolor="#666" strokeweight="1pt">
            <v:fill color2="#999" focusposition="1" focussize="" focus="100%" type="gradient"/>
            <v:shadow on="t" type="perspective" color="#7f7f7f" opacity=".5" offset="1pt" offset2="-3pt"/>
            <v:textbox>
              <w:txbxContent>
                <w:p w:rsidR="00FD7401" w:rsidRPr="00756742" w:rsidRDefault="006551B0" w:rsidP="00FD7401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11</w:t>
                  </w:r>
                </w:p>
              </w:txbxContent>
            </v:textbox>
            <w10:wrap anchorx="page" anchory="page"/>
          </v:oval>
        </w:pict>
      </w:r>
    </w:p>
    <w:sectPr w:rsidR="006C4517" w:rsidRPr="001B359E" w:rsidSect="00384D9D">
      <w:headerReference w:type="default" r:id="rId8"/>
      <w:footerReference w:type="default" r:id="rId9"/>
      <w:pgSz w:w="15840" w:h="12240" w:orient="landscape"/>
      <w:pgMar w:top="720" w:right="734" w:bottom="720" w:left="720" w:header="374" w:footer="662" w:gutter="0"/>
      <w:pgNumType w:start="1"/>
      <w:cols w:space="360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37DA5" w:rsidRDefault="00837DA5" w:rsidP="00DB3A47">
      <w:pPr>
        <w:pStyle w:val="BodyTextBold"/>
      </w:pPr>
      <w:r>
        <w:separator/>
      </w:r>
    </w:p>
  </w:endnote>
  <w:endnote w:type="continuationSeparator" w:id="1">
    <w:p w:rsidR="00837DA5" w:rsidRDefault="00837DA5" w:rsidP="00DB3A47">
      <w:pPr>
        <w:pStyle w:val="BodyTextBold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l-Hadith1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Pen Kufi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Simplified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11CA" w:rsidRDefault="009911CA">
    <w:pPr>
      <w:tabs>
        <w:tab w:val="center" w:pos="4320"/>
        <w:tab w:val="right" w:pos="8640"/>
      </w:tabs>
      <w:rPr>
        <w:sz w:val="2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37DA5" w:rsidRDefault="00837DA5" w:rsidP="00DB3A47">
      <w:pPr>
        <w:pStyle w:val="BodyTextBold"/>
      </w:pPr>
      <w:r>
        <w:separator/>
      </w:r>
    </w:p>
  </w:footnote>
  <w:footnote w:type="continuationSeparator" w:id="1">
    <w:p w:rsidR="00837DA5" w:rsidRDefault="00837DA5" w:rsidP="00DB3A47">
      <w:pPr>
        <w:pStyle w:val="BodyTextBold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11CA" w:rsidRDefault="009911CA">
    <w:pPr>
      <w:tabs>
        <w:tab w:val="center" w:pos="4320"/>
        <w:tab w:val="right" w:pos="8640"/>
      </w:tabs>
      <w:rPr>
        <w:sz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B3AA4"/>
    <w:multiLevelType w:val="hybridMultilevel"/>
    <w:tmpl w:val="21645EB6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6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3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0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7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5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2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9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672" w:hanging="360"/>
      </w:pPr>
      <w:rPr>
        <w:rFonts w:ascii="Wingdings" w:hAnsi="Wingdings" w:hint="default"/>
      </w:rPr>
    </w:lvl>
  </w:abstractNum>
  <w:abstractNum w:abstractNumId="1">
    <w:nsid w:val="057F00B5"/>
    <w:multiLevelType w:val="hybridMultilevel"/>
    <w:tmpl w:val="C2BA0794"/>
    <w:lvl w:ilvl="0" w:tplc="04090001">
      <w:start w:val="1"/>
      <w:numFmt w:val="bullet"/>
      <w:lvlText w:val=""/>
      <w:lvlJc w:val="left"/>
      <w:pPr>
        <w:ind w:left="111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5" w:hanging="360"/>
      </w:pPr>
      <w:rPr>
        <w:rFonts w:ascii="Wingdings" w:hAnsi="Wingdings" w:hint="default"/>
      </w:rPr>
    </w:lvl>
  </w:abstractNum>
  <w:abstractNum w:abstractNumId="2">
    <w:nsid w:val="1E670210"/>
    <w:multiLevelType w:val="hybridMultilevel"/>
    <w:tmpl w:val="BF92DF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8C7563"/>
    <w:multiLevelType w:val="hybridMultilevel"/>
    <w:tmpl w:val="95EE49B0"/>
    <w:lvl w:ilvl="0" w:tplc="7454515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D6762C6"/>
    <w:multiLevelType w:val="hybridMultilevel"/>
    <w:tmpl w:val="39306D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DCA2F04"/>
    <w:multiLevelType w:val="hybridMultilevel"/>
    <w:tmpl w:val="B388DD7E"/>
    <w:lvl w:ilvl="0" w:tplc="9F5E4EF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C5F1742"/>
    <w:multiLevelType w:val="hybridMultilevel"/>
    <w:tmpl w:val="F52AD8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0087BD3"/>
    <w:multiLevelType w:val="hybridMultilevel"/>
    <w:tmpl w:val="5ED8F1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B867B0C"/>
    <w:multiLevelType w:val="hybridMultilevel"/>
    <w:tmpl w:val="AA087596"/>
    <w:lvl w:ilvl="0" w:tplc="2FF0791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5E604DC"/>
    <w:multiLevelType w:val="hybridMultilevel"/>
    <w:tmpl w:val="5C7216FE"/>
    <w:lvl w:ilvl="0" w:tplc="3350CBCE">
      <w:start w:val="1"/>
      <w:numFmt w:val="decimal"/>
      <w:lvlText w:val="%1-"/>
      <w:lvlJc w:val="left"/>
      <w:pPr>
        <w:ind w:left="7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75" w:hanging="360"/>
      </w:pPr>
    </w:lvl>
    <w:lvl w:ilvl="2" w:tplc="0409001B" w:tentative="1">
      <w:start w:val="1"/>
      <w:numFmt w:val="lowerRoman"/>
      <w:lvlText w:val="%3."/>
      <w:lvlJc w:val="right"/>
      <w:pPr>
        <w:ind w:left="2195" w:hanging="180"/>
      </w:pPr>
    </w:lvl>
    <w:lvl w:ilvl="3" w:tplc="0409000F" w:tentative="1">
      <w:start w:val="1"/>
      <w:numFmt w:val="decimal"/>
      <w:lvlText w:val="%4."/>
      <w:lvlJc w:val="left"/>
      <w:pPr>
        <w:ind w:left="2915" w:hanging="360"/>
      </w:pPr>
    </w:lvl>
    <w:lvl w:ilvl="4" w:tplc="04090019" w:tentative="1">
      <w:start w:val="1"/>
      <w:numFmt w:val="lowerLetter"/>
      <w:lvlText w:val="%5."/>
      <w:lvlJc w:val="left"/>
      <w:pPr>
        <w:ind w:left="3635" w:hanging="360"/>
      </w:pPr>
    </w:lvl>
    <w:lvl w:ilvl="5" w:tplc="0409001B" w:tentative="1">
      <w:start w:val="1"/>
      <w:numFmt w:val="lowerRoman"/>
      <w:lvlText w:val="%6."/>
      <w:lvlJc w:val="right"/>
      <w:pPr>
        <w:ind w:left="4355" w:hanging="180"/>
      </w:pPr>
    </w:lvl>
    <w:lvl w:ilvl="6" w:tplc="0409000F" w:tentative="1">
      <w:start w:val="1"/>
      <w:numFmt w:val="decimal"/>
      <w:lvlText w:val="%7."/>
      <w:lvlJc w:val="left"/>
      <w:pPr>
        <w:ind w:left="5075" w:hanging="360"/>
      </w:pPr>
    </w:lvl>
    <w:lvl w:ilvl="7" w:tplc="04090019" w:tentative="1">
      <w:start w:val="1"/>
      <w:numFmt w:val="lowerLetter"/>
      <w:lvlText w:val="%8."/>
      <w:lvlJc w:val="left"/>
      <w:pPr>
        <w:ind w:left="5795" w:hanging="360"/>
      </w:pPr>
    </w:lvl>
    <w:lvl w:ilvl="8" w:tplc="0409001B" w:tentative="1">
      <w:start w:val="1"/>
      <w:numFmt w:val="lowerRoman"/>
      <w:lvlText w:val="%9."/>
      <w:lvlJc w:val="right"/>
      <w:pPr>
        <w:ind w:left="6515" w:hanging="180"/>
      </w:pPr>
    </w:lvl>
  </w:abstractNum>
  <w:abstractNum w:abstractNumId="10">
    <w:nsid w:val="6A7005E1"/>
    <w:multiLevelType w:val="hybridMultilevel"/>
    <w:tmpl w:val="DD84B9A4"/>
    <w:lvl w:ilvl="0" w:tplc="D4487EB8">
      <w:start w:val="1"/>
      <w:numFmt w:val="decimal"/>
      <w:lvlText w:val="%1)"/>
      <w:lvlJc w:val="left"/>
      <w:pPr>
        <w:ind w:left="11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44" w:hanging="360"/>
      </w:pPr>
    </w:lvl>
    <w:lvl w:ilvl="2" w:tplc="0409001B" w:tentative="1">
      <w:start w:val="1"/>
      <w:numFmt w:val="lowerRoman"/>
      <w:lvlText w:val="%3."/>
      <w:lvlJc w:val="right"/>
      <w:pPr>
        <w:ind w:left="2564" w:hanging="180"/>
      </w:pPr>
    </w:lvl>
    <w:lvl w:ilvl="3" w:tplc="0409000F" w:tentative="1">
      <w:start w:val="1"/>
      <w:numFmt w:val="decimal"/>
      <w:lvlText w:val="%4."/>
      <w:lvlJc w:val="left"/>
      <w:pPr>
        <w:ind w:left="3284" w:hanging="360"/>
      </w:pPr>
    </w:lvl>
    <w:lvl w:ilvl="4" w:tplc="04090019" w:tentative="1">
      <w:start w:val="1"/>
      <w:numFmt w:val="lowerLetter"/>
      <w:lvlText w:val="%5."/>
      <w:lvlJc w:val="left"/>
      <w:pPr>
        <w:ind w:left="4004" w:hanging="360"/>
      </w:pPr>
    </w:lvl>
    <w:lvl w:ilvl="5" w:tplc="0409001B" w:tentative="1">
      <w:start w:val="1"/>
      <w:numFmt w:val="lowerRoman"/>
      <w:lvlText w:val="%6."/>
      <w:lvlJc w:val="right"/>
      <w:pPr>
        <w:ind w:left="4724" w:hanging="180"/>
      </w:pPr>
    </w:lvl>
    <w:lvl w:ilvl="6" w:tplc="0409000F" w:tentative="1">
      <w:start w:val="1"/>
      <w:numFmt w:val="decimal"/>
      <w:lvlText w:val="%7."/>
      <w:lvlJc w:val="left"/>
      <w:pPr>
        <w:ind w:left="5444" w:hanging="360"/>
      </w:pPr>
    </w:lvl>
    <w:lvl w:ilvl="7" w:tplc="04090019" w:tentative="1">
      <w:start w:val="1"/>
      <w:numFmt w:val="lowerLetter"/>
      <w:lvlText w:val="%8."/>
      <w:lvlJc w:val="left"/>
      <w:pPr>
        <w:ind w:left="6164" w:hanging="360"/>
      </w:pPr>
    </w:lvl>
    <w:lvl w:ilvl="8" w:tplc="0409001B" w:tentative="1">
      <w:start w:val="1"/>
      <w:numFmt w:val="lowerRoman"/>
      <w:lvlText w:val="%9."/>
      <w:lvlJc w:val="right"/>
      <w:pPr>
        <w:ind w:left="6884" w:hanging="180"/>
      </w:pPr>
    </w:lvl>
  </w:abstractNum>
  <w:num w:numId="1">
    <w:abstractNumId w:val="1"/>
  </w:num>
  <w:num w:numId="2">
    <w:abstractNumId w:val="4"/>
  </w:num>
  <w:num w:numId="3">
    <w:abstractNumId w:val="9"/>
  </w:num>
  <w:num w:numId="4">
    <w:abstractNumId w:val="2"/>
  </w:num>
  <w:num w:numId="5">
    <w:abstractNumId w:val="0"/>
  </w:num>
  <w:num w:numId="6">
    <w:abstractNumId w:val="10"/>
  </w:num>
  <w:num w:numId="7">
    <w:abstractNumId w:val="6"/>
  </w:num>
  <w:num w:numId="8">
    <w:abstractNumId w:val="7"/>
  </w:num>
  <w:num w:numId="9">
    <w:abstractNumId w:val="3"/>
  </w:num>
  <w:num w:numId="10">
    <w:abstractNumId w:val="5"/>
  </w:num>
  <w:num w:numId="11">
    <w:abstractNumId w:val="8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attachedTemplate r:id="rId1"/>
  <w:stylePaneFormatFilter w:val="3F01"/>
  <w:defaultTabStop w:val="720"/>
  <w:drawingGridHorizontalSpacing w:val="720"/>
  <w:drawingGridVerticalSpacing w:val="72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05178"/>
    <w:rsid w:val="00002CE4"/>
    <w:rsid w:val="00002EDE"/>
    <w:rsid w:val="00004FCB"/>
    <w:rsid w:val="0000772F"/>
    <w:rsid w:val="00013780"/>
    <w:rsid w:val="000207BA"/>
    <w:rsid w:val="00024DA4"/>
    <w:rsid w:val="00027B33"/>
    <w:rsid w:val="00030AF0"/>
    <w:rsid w:val="00060150"/>
    <w:rsid w:val="00074337"/>
    <w:rsid w:val="00076D5E"/>
    <w:rsid w:val="000A3D52"/>
    <w:rsid w:val="000A6329"/>
    <w:rsid w:val="000B6A18"/>
    <w:rsid w:val="000C1487"/>
    <w:rsid w:val="000C22FC"/>
    <w:rsid w:val="000D46BC"/>
    <w:rsid w:val="000E620C"/>
    <w:rsid w:val="000F105D"/>
    <w:rsid w:val="0011169C"/>
    <w:rsid w:val="0013011E"/>
    <w:rsid w:val="001423B9"/>
    <w:rsid w:val="00150A9D"/>
    <w:rsid w:val="0015606E"/>
    <w:rsid w:val="001667AD"/>
    <w:rsid w:val="00186249"/>
    <w:rsid w:val="001B359E"/>
    <w:rsid w:val="001C2D4F"/>
    <w:rsid w:val="001C3F99"/>
    <w:rsid w:val="001E5F78"/>
    <w:rsid w:val="00204F0D"/>
    <w:rsid w:val="00207413"/>
    <w:rsid w:val="00223B8A"/>
    <w:rsid w:val="00232DBF"/>
    <w:rsid w:val="00233B60"/>
    <w:rsid w:val="00236D89"/>
    <w:rsid w:val="00242548"/>
    <w:rsid w:val="002727B3"/>
    <w:rsid w:val="00280057"/>
    <w:rsid w:val="002918FC"/>
    <w:rsid w:val="0029388E"/>
    <w:rsid w:val="002A1A15"/>
    <w:rsid w:val="002B2154"/>
    <w:rsid w:val="002F2BDF"/>
    <w:rsid w:val="00316DAD"/>
    <w:rsid w:val="003567A7"/>
    <w:rsid w:val="00384D9D"/>
    <w:rsid w:val="003942D4"/>
    <w:rsid w:val="003B0769"/>
    <w:rsid w:val="003C3A1D"/>
    <w:rsid w:val="003E218B"/>
    <w:rsid w:val="00411566"/>
    <w:rsid w:val="004127C1"/>
    <w:rsid w:val="00422059"/>
    <w:rsid w:val="00433089"/>
    <w:rsid w:val="0043387D"/>
    <w:rsid w:val="00435330"/>
    <w:rsid w:val="00442C39"/>
    <w:rsid w:val="0044775A"/>
    <w:rsid w:val="004545A5"/>
    <w:rsid w:val="004566A2"/>
    <w:rsid w:val="00463406"/>
    <w:rsid w:val="00464FCF"/>
    <w:rsid w:val="00471E45"/>
    <w:rsid w:val="004965C6"/>
    <w:rsid w:val="004A10BE"/>
    <w:rsid w:val="004C469C"/>
    <w:rsid w:val="004D4DAC"/>
    <w:rsid w:val="004E52CC"/>
    <w:rsid w:val="00506637"/>
    <w:rsid w:val="00520316"/>
    <w:rsid w:val="0052404F"/>
    <w:rsid w:val="00532AAD"/>
    <w:rsid w:val="00546B8E"/>
    <w:rsid w:val="00554707"/>
    <w:rsid w:val="0057551F"/>
    <w:rsid w:val="00594BA3"/>
    <w:rsid w:val="005B00E9"/>
    <w:rsid w:val="005B5DC7"/>
    <w:rsid w:val="005E091D"/>
    <w:rsid w:val="006056C0"/>
    <w:rsid w:val="00611F11"/>
    <w:rsid w:val="006302D6"/>
    <w:rsid w:val="0064266C"/>
    <w:rsid w:val="006551B0"/>
    <w:rsid w:val="006712DD"/>
    <w:rsid w:val="006A274D"/>
    <w:rsid w:val="006A702B"/>
    <w:rsid w:val="006B4A80"/>
    <w:rsid w:val="006C4517"/>
    <w:rsid w:val="006C5130"/>
    <w:rsid w:val="006F6EC3"/>
    <w:rsid w:val="0072195A"/>
    <w:rsid w:val="00731643"/>
    <w:rsid w:val="007344CE"/>
    <w:rsid w:val="00737E4C"/>
    <w:rsid w:val="007435A3"/>
    <w:rsid w:val="00756742"/>
    <w:rsid w:val="00785CF5"/>
    <w:rsid w:val="007A2C00"/>
    <w:rsid w:val="007E4DBF"/>
    <w:rsid w:val="00800EE4"/>
    <w:rsid w:val="00837DA5"/>
    <w:rsid w:val="00884DC8"/>
    <w:rsid w:val="008A6E8A"/>
    <w:rsid w:val="008B719F"/>
    <w:rsid w:val="008C2C20"/>
    <w:rsid w:val="008D6E59"/>
    <w:rsid w:val="008D75A5"/>
    <w:rsid w:val="008E7FFD"/>
    <w:rsid w:val="009150E5"/>
    <w:rsid w:val="00920C27"/>
    <w:rsid w:val="00930078"/>
    <w:rsid w:val="00930DF1"/>
    <w:rsid w:val="009351BE"/>
    <w:rsid w:val="0093528D"/>
    <w:rsid w:val="009831BC"/>
    <w:rsid w:val="009911CA"/>
    <w:rsid w:val="0099746E"/>
    <w:rsid w:val="009D53DA"/>
    <w:rsid w:val="009F548F"/>
    <w:rsid w:val="00A2412D"/>
    <w:rsid w:val="00A4042D"/>
    <w:rsid w:val="00A824DE"/>
    <w:rsid w:val="00AA7A6E"/>
    <w:rsid w:val="00AC7FA6"/>
    <w:rsid w:val="00AF5F6B"/>
    <w:rsid w:val="00B04D4E"/>
    <w:rsid w:val="00B05178"/>
    <w:rsid w:val="00B111DC"/>
    <w:rsid w:val="00B35CFE"/>
    <w:rsid w:val="00B41B63"/>
    <w:rsid w:val="00B67159"/>
    <w:rsid w:val="00BB4051"/>
    <w:rsid w:val="00BC430F"/>
    <w:rsid w:val="00BC640D"/>
    <w:rsid w:val="00BC7512"/>
    <w:rsid w:val="00BE351A"/>
    <w:rsid w:val="00BE6436"/>
    <w:rsid w:val="00BF4B5C"/>
    <w:rsid w:val="00C100C1"/>
    <w:rsid w:val="00C15B2E"/>
    <w:rsid w:val="00C31C76"/>
    <w:rsid w:val="00C403FD"/>
    <w:rsid w:val="00C46BA3"/>
    <w:rsid w:val="00C870B4"/>
    <w:rsid w:val="00C90677"/>
    <w:rsid w:val="00CA6E9B"/>
    <w:rsid w:val="00CB1A76"/>
    <w:rsid w:val="00CE2B6C"/>
    <w:rsid w:val="00CF5FCD"/>
    <w:rsid w:val="00D07A66"/>
    <w:rsid w:val="00D41EC4"/>
    <w:rsid w:val="00D705F9"/>
    <w:rsid w:val="00D85022"/>
    <w:rsid w:val="00DB3A47"/>
    <w:rsid w:val="00DB5320"/>
    <w:rsid w:val="00DD5771"/>
    <w:rsid w:val="00DF7C5A"/>
    <w:rsid w:val="00E05961"/>
    <w:rsid w:val="00E1700E"/>
    <w:rsid w:val="00E225C5"/>
    <w:rsid w:val="00E30580"/>
    <w:rsid w:val="00E31BC6"/>
    <w:rsid w:val="00E407D6"/>
    <w:rsid w:val="00E41092"/>
    <w:rsid w:val="00E458E7"/>
    <w:rsid w:val="00E51F6C"/>
    <w:rsid w:val="00E61BFA"/>
    <w:rsid w:val="00E92A72"/>
    <w:rsid w:val="00EA79D3"/>
    <w:rsid w:val="00EC098E"/>
    <w:rsid w:val="00EC3DBA"/>
    <w:rsid w:val="00ED7006"/>
    <w:rsid w:val="00EF30E9"/>
    <w:rsid w:val="00EF5702"/>
    <w:rsid w:val="00F11F1B"/>
    <w:rsid w:val="00F31F43"/>
    <w:rsid w:val="00F44790"/>
    <w:rsid w:val="00F61DCB"/>
    <w:rsid w:val="00F702E6"/>
    <w:rsid w:val="00FA08B2"/>
    <w:rsid w:val="00FB1B6C"/>
    <w:rsid w:val="00FC3CB3"/>
    <w:rsid w:val="00FC6180"/>
    <w:rsid w:val="00FD3560"/>
    <w:rsid w:val="00FD7401"/>
    <w:rsid w:val="00FF43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 style="mso-position-horizontal-relative:page;mso-position-vertical-relative:page" fillcolor="white" stroke="f">
      <v:fill color="white"/>
      <v:stroke on="f"/>
      <o:colormru v:ext="edit" colors="#007a5b"/>
      <o:colormenu v:ext="edit" strokecolor="#007a5b"/>
    </o:shapedefaults>
    <o:shapelayout v:ext="edit">
      <o:idmap v:ext="edit" data="1"/>
      <o:regrouptable v:ext="edit">
        <o:entry new="1" old="0"/>
      </o:regrouptable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F30E9"/>
    <w:rPr>
      <w:sz w:val="24"/>
      <w:szCs w:val="24"/>
    </w:rPr>
  </w:style>
  <w:style w:type="paragraph" w:styleId="1">
    <w:name w:val="heading 1"/>
    <w:basedOn w:val="a"/>
    <w:next w:val="a"/>
    <w:qFormat/>
    <w:rsid w:val="00384D9D"/>
    <w:pPr>
      <w:spacing w:line="1200" w:lineRule="exact"/>
      <w:outlineLvl w:val="0"/>
    </w:pPr>
    <w:rPr>
      <w:rFonts w:ascii="Garamond" w:hAnsi="Garamond"/>
      <w:i/>
      <w:color w:val="007A5B"/>
      <w:sz w:val="32"/>
      <w:szCs w:val="36"/>
    </w:rPr>
  </w:style>
  <w:style w:type="paragraph" w:styleId="2">
    <w:name w:val="heading 2"/>
    <w:basedOn w:val="a"/>
    <w:next w:val="a"/>
    <w:qFormat/>
    <w:rsid w:val="005B5DC7"/>
    <w:pPr>
      <w:spacing w:after="600"/>
      <w:outlineLvl w:val="1"/>
    </w:pPr>
    <w:rPr>
      <w:rFonts w:ascii="Garamond" w:hAnsi="Garamond"/>
      <w:b/>
      <w:color w:val="007A5B"/>
      <w:sz w:val="36"/>
    </w:rPr>
  </w:style>
  <w:style w:type="paragraph" w:styleId="3">
    <w:name w:val="heading 3"/>
    <w:basedOn w:val="a"/>
    <w:next w:val="a"/>
    <w:qFormat/>
    <w:rsid w:val="005B5DC7"/>
    <w:pPr>
      <w:outlineLvl w:val="2"/>
    </w:pPr>
    <w:rPr>
      <w:rFonts w:ascii="Garamond" w:hAnsi="Garamond"/>
      <w:b/>
      <w:color w:val="007A5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talic">
    <w:name w:val="Italic"/>
    <w:basedOn w:val="a"/>
    <w:rsid w:val="00BE6436"/>
    <w:pPr>
      <w:spacing w:before="400"/>
    </w:pPr>
    <w:rPr>
      <w:rFonts w:ascii="Garamond" w:hAnsi="Garamond"/>
      <w:i/>
      <w:color w:val="007A5B"/>
      <w:sz w:val="20"/>
    </w:rPr>
  </w:style>
  <w:style w:type="paragraph" w:styleId="a3">
    <w:name w:val="Body Text"/>
    <w:basedOn w:val="a"/>
    <w:rsid w:val="00930078"/>
    <w:rPr>
      <w:rFonts w:ascii="Garamond" w:hAnsi="Garamond"/>
      <w:color w:val="007A5B"/>
      <w:sz w:val="20"/>
    </w:rPr>
  </w:style>
  <w:style w:type="paragraph" w:customStyle="1" w:styleId="InsideText">
    <w:name w:val="Inside Text"/>
    <w:basedOn w:val="a"/>
    <w:rsid w:val="006C5130"/>
    <w:rPr>
      <w:rFonts w:ascii="Garamond" w:hAnsi="Garamond"/>
      <w:color w:val="007A5B"/>
    </w:rPr>
  </w:style>
  <w:style w:type="paragraph" w:customStyle="1" w:styleId="BodyTextBold">
    <w:name w:val="Body Text Bold"/>
    <w:basedOn w:val="a"/>
    <w:rsid w:val="00930078"/>
    <w:rPr>
      <w:rFonts w:ascii="Garamond" w:hAnsi="Garamond"/>
      <w:b/>
      <w:color w:val="007A5B"/>
      <w:sz w:val="20"/>
    </w:rPr>
  </w:style>
  <w:style w:type="paragraph" w:styleId="a4">
    <w:name w:val="Balloon Text"/>
    <w:basedOn w:val="a"/>
    <w:semiHidden/>
    <w:rsid w:val="009911CA"/>
    <w:rPr>
      <w:rFonts w:ascii="Tahoma" w:hAnsi="Tahoma" w:cs="Tahoma"/>
      <w:sz w:val="16"/>
      <w:szCs w:val="16"/>
    </w:rPr>
  </w:style>
  <w:style w:type="paragraph" w:customStyle="1" w:styleId="HighlightTextChar">
    <w:name w:val="Highlight Text Char"/>
    <w:next w:val="a3"/>
    <w:link w:val="HighlightTextCharChar"/>
    <w:rsid w:val="00060150"/>
    <w:pPr>
      <w:pBdr>
        <w:left w:val="single" w:sz="6" w:space="9" w:color="FFFFFF"/>
        <w:right w:val="single" w:sz="6" w:space="31" w:color="FFFFFF"/>
      </w:pBdr>
      <w:shd w:val="solid" w:color="E3F1FF" w:fill="99CCFF"/>
      <w:ind w:left="144" w:right="864"/>
      <w:outlineLvl w:val="0"/>
    </w:pPr>
    <w:rPr>
      <w:rFonts w:ascii="Trebuchet MS" w:hAnsi="Trebuchet MS" w:cs="Arial"/>
      <w:color w:val="000080"/>
      <w:sz w:val="22"/>
      <w:szCs w:val="22"/>
    </w:rPr>
  </w:style>
  <w:style w:type="character" w:customStyle="1" w:styleId="HighlightTextCharChar">
    <w:name w:val="Highlight Text Char Char"/>
    <w:basedOn w:val="a0"/>
    <w:link w:val="HighlightTextChar"/>
    <w:rsid w:val="00060150"/>
    <w:rPr>
      <w:rFonts w:ascii="Trebuchet MS" w:hAnsi="Trebuchet MS" w:cs="Arial"/>
      <w:color w:val="000080"/>
      <w:sz w:val="22"/>
      <w:szCs w:val="22"/>
      <w:shd w:val="solid" w:color="E3F1FF" w:fill="99CCFF"/>
      <w:lang w:val="en-US" w:eastAsia="en-US" w:bidi="ar-SA"/>
    </w:rPr>
  </w:style>
  <w:style w:type="table" w:styleId="a5">
    <w:name w:val="Table Grid"/>
    <w:basedOn w:val="a1"/>
    <w:uiPriority w:val="59"/>
    <w:rsid w:val="00785CF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3B0769"/>
    <w:pPr>
      <w:ind w:left="720"/>
      <w:contextualSpacing/>
    </w:pPr>
  </w:style>
  <w:style w:type="paragraph" w:styleId="a7">
    <w:name w:val="Title"/>
    <w:basedOn w:val="a"/>
    <w:next w:val="a"/>
    <w:link w:val="Char"/>
    <w:qFormat/>
    <w:rsid w:val="00A2412D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Char">
    <w:name w:val="العنوان Char"/>
    <w:basedOn w:val="a0"/>
    <w:link w:val="a7"/>
    <w:rsid w:val="00A2412D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user\LOCALS~1\Temp\TCD52.tmp\Formal%20party%20invitation.dot" TargetMode="Externa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1377ED-BEAF-42D9-A41D-A8795F1CB2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Formal party invitation</Template>
  <TotalTime>11</TotalTime>
  <Pages>1</Pages>
  <Words>1</Words>
  <Characters>11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Manager/>
  <Company>Microsoft Corporation</Company>
  <LinksUpToDate>false</LinksUpToDate>
  <CharactersWithSpaces>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userza</dc:creator>
  <cp:keywords/>
  <dc:description/>
  <cp:lastModifiedBy>KSA</cp:lastModifiedBy>
  <cp:revision>5</cp:revision>
  <cp:lastPrinted>2012-02-21T19:01:00Z</cp:lastPrinted>
  <dcterms:created xsi:type="dcterms:W3CDTF">2012-01-01T14:03:00Z</dcterms:created>
  <dcterms:modified xsi:type="dcterms:W3CDTF">2012-02-21T19:02:00Z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TC060897481033</vt:lpwstr>
  </property>
</Properties>
</file>